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E34" w:rsidRDefault="004B1E34" w:rsidP="00350819">
      <w:pPr>
        <w:ind w:left="708"/>
      </w:pPr>
    </w:p>
    <w:p w:rsidR="004B1E34" w:rsidRDefault="004B1E34" w:rsidP="00350819">
      <w:pPr>
        <w:pStyle w:val="Title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4B1E34" w:rsidRDefault="004B1E34" w:rsidP="00350819">
      <w:pPr>
        <w:pStyle w:val="Title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БРЯНСКАЯ ОБЛАСТЬ</w:t>
      </w:r>
    </w:p>
    <w:p w:rsidR="004B1E34" w:rsidRDefault="004B1E34" w:rsidP="00350819">
      <w:pPr>
        <w:pStyle w:val="Title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МУНИЦИПАЛЬНОЕ ОБРАЗОВАНИЕ «ПАВЛОВСКОЕ СЕЛЬСКОЕ ПОСЕЛЕНИЕ»</w:t>
      </w:r>
    </w:p>
    <w:p w:rsidR="004B1E34" w:rsidRDefault="004B1E34" w:rsidP="00350819">
      <w:pPr>
        <w:pStyle w:val="Subtitle"/>
        <w:spacing w:before="120" w:line="240" w:lineRule="auto"/>
        <w:rPr>
          <w:b/>
          <w:bCs/>
        </w:rPr>
      </w:pPr>
      <w:r>
        <w:rPr>
          <w:b/>
          <w:bCs/>
        </w:rPr>
        <w:t>ПАВЛОВСКАЯ СЕЛЬСКАЯ АДМИНИСТРАЦИЯ</w:t>
      </w:r>
    </w:p>
    <w:p w:rsidR="004B1E34" w:rsidRDefault="004B1E34" w:rsidP="00350819">
      <w:pPr>
        <w:pStyle w:val="Subtitle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243324 с. Павловка ул. Школьная д.1 Унечского района Брянской области</w:t>
      </w:r>
    </w:p>
    <w:p w:rsidR="004B1E34" w:rsidRDefault="004B1E34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телефон: 8(48351)94-4-24  факс: 8(48351)94-4-24  </w:t>
      </w:r>
    </w:p>
    <w:p w:rsidR="004B1E34" w:rsidRDefault="004B1E34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admpavlovka</w:t>
      </w:r>
      <w:r>
        <w:rPr>
          <w:sz w:val="20"/>
          <w:szCs w:val="20"/>
        </w:rPr>
        <w:t>2014@</w:t>
      </w:r>
      <w:r>
        <w:rPr>
          <w:sz w:val="20"/>
          <w:szCs w:val="20"/>
          <w:lang w:val="en-US"/>
        </w:rPr>
        <w:t>yandex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571"/>
      </w:tblGrid>
      <w:tr w:rsidR="004B1E34" w:rsidRPr="00396001" w:rsidTr="0031559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B1E34" w:rsidRDefault="004B1E34" w:rsidP="00315590">
            <w:pPr>
              <w:pStyle w:val="Subtitle"/>
              <w:tabs>
                <w:tab w:val="left" w:pos="6885"/>
              </w:tabs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  <w:r>
              <w:rPr>
                <w:rFonts w:ascii="Arial" w:hAnsi="Arial"/>
                <w:b/>
                <w:bCs/>
                <w:sz w:val="12"/>
              </w:rPr>
              <w:tab/>
            </w:r>
          </w:p>
        </w:tc>
      </w:tr>
    </w:tbl>
    <w:p w:rsidR="004B1E34" w:rsidRDefault="004B1E34" w:rsidP="00350819">
      <w:pPr>
        <w:pStyle w:val="Subtitle"/>
        <w:spacing w:line="240" w:lineRule="auto"/>
        <w:jc w:val="left"/>
        <w:rPr>
          <w:rFonts w:ascii="Arial" w:hAnsi="Arial"/>
          <w:b/>
          <w:bCs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</w:tblBorders>
        <w:tblLook w:val="00A0"/>
      </w:tblPr>
      <w:tblGrid>
        <w:gridCol w:w="5144"/>
      </w:tblGrid>
      <w:tr w:rsidR="004B1E34" w:rsidRPr="00396001" w:rsidTr="00315590">
        <w:trPr>
          <w:trHeight w:val="1170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:rsidR="004B1E34" w:rsidRPr="00396001" w:rsidRDefault="004B1E34" w:rsidP="00315590">
            <w:r>
              <w:t xml:space="preserve">от   25.10.2023г.  № </w:t>
            </w:r>
          </w:p>
          <w:p w:rsidR="004B1E34" w:rsidRPr="00396001" w:rsidRDefault="004B1E34" w:rsidP="00315590">
            <w:pPr>
              <w:spacing w:before="120" w:line="360" w:lineRule="auto"/>
            </w:pPr>
          </w:p>
        </w:tc>
      </w:tr>
    </w:tbl>
    <w:p w:rsidR="004B1E34" w:rsidRDefault="004B1E34" w:rsidP="00350819">
      <w:r>
        <w:t xml:space="preserve">          Начальнику финансового управления</w:t>
      </w:r>
    </w:p>
    <w:p w:rsidR="004B1E34" w:rsidRDefault="004B1E34" w:rsidP="00C76ABE">
      <w:pPr>
        <w:jc w:val="right"/>
      </w:pPr>
      <w:r>
        <w:t>Шайтур  С.В.</w:t>
      </w:r>
    </w:p>
    <w:p w:rsidR="004B1E34" w:rsidRDefault="004B1E34" w:rsidP="00350819"/>
    <w:p w:rsidR="004B1E34" w:rsidRDefault="004B1E34" w:rsidP="0027616A"/>
    <w:p w:rsidR="004B1E34" w:rsidRDefault="004B1E34" w:rsidP="00350819"/>
    <w:p w:rsidR="004B1E34" w:rsidRDefault="004B1E34" w:rsidP="00FA6D7E">
      <w:r>
        <w:t xml:space="preserve">      Павловская сельская администрация направляет Вам на согласование проект решения «О внесение изменений и дополнений в решение Павловского сельского Совета народных депутатов 20.12.2022 № 4-99 «О бюджете Павловского сельского поселения Унечского муниципального района Брянской области на 2023 год и на плановый период 2024 и 2025 годов» </w:t>
      </w:r>
      <w:r w:rsidRPr="000C6A03">
        <w:t xml:space="preserve"> </w:t>
      </w:r>
    </w:p>
    <w:p w:rsidR="004B1E34" w:rsidRDefault="004B1E34" w:rsidP="00350819">
      <w:pPr>
        <w:jc w:val="both"/>
      </w:pPr>
    </w:p>
    <w:p w:rsidR="004B1E34" w:rsidRDefault="004B1E34" w:rsidP="00350819">
      <w:pPr>
        <w:jc w:val="both"/>
      </w:pPr>
    </w:p>
    <w:p w:rsidR="004B1E34" w:rsidRDefault="004B1E34" w:rsidP="00350819">
      <w:pPr>
        <w:jc w:val="both"/>
      </w:pPr>
    </w:p>
    <w:p w:rsidR="004B1E34" w:rsidRDefault="004B1E34" w:rsidP="00350819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 сельского поселения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Е.А.Мельникова</w:t>
      </w:r>
    </w:p>
    <w:p w:rsidR="004B1E34" w:rsidRDefault="004B1E34" w:rsidP="00350819"/>
    <w:p w:rsidR="004B1E34" w:rsidRDefault="004B1E34" w:rsidP="00350819">
      <w:pPr>
        <w:spacing w:line="240" w:lineRule="auto"/>
      </w:pPr>
    </w:p>
    <w:p w:rsidR="004B1E34" w:rsidRDefault="004B1E34"/>
    <w:sectPr w:rsidR="004B1E34" w:rsidSect="00292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819"/>
    <w:rsid w:val="000118C9"/>
    <w:rsid w:val="00015A56"/>
    <w:rsid w:val="000C6A03"/>
    <w:rsid w:val="000E2F25"/>
    <w:rsid w:val="000E6245"/>
    <w:rsid w:val="000F049F"/>
    <w:rsid w:val="00165F9A"/>
    <w:rsid w:val="001E741D"/>
    <w:rsid w:val="002511BA"/>
    <w:rsid w:val="0027616A"/>
    <w:rsid w:val="00283502"/>
    <w:rsid w:val="00292196"/>
    <w:rsid w:val="002F149B"/>
    <w:rsid w:val="00315590"/>
    <w:rsid w:val="00334A20"/>
    <w:rsid w:val="00350819"/>
    <w:rsid w:val="003709ED"/>
    <w:rsid w:val="00396001"/>
    <w:rsid w:val="003D48E2"/>
    <w:rsid w:val="00410306"/>
    <w:rsid w:val="004B1E34"/>
    <w:rsid w:val="005065AB"/>
    <w:rsid w:val="00510FF3"/>
    <w:rsid w:val="005220FC"/>
    <w:rsid w:val="0056057F"/>
    <w:rsid w:val="00570A82"/>
    <w:rsid w:val="00770926"/>
    <w:rsid w:val="007A4014"/>
    <w:rsid w:val="007B318E"/>
    <w:rsid w:val="008958BE"/>
    <w:rsid w:val="008A678E"/>
    <w:rsid w:val="00930C0E"/>
    <w:rsid w:val="00993DA9"/>
    <w:rsid w:val="009D0C17"/>
    <w:rsid w:val="00A74915"/>
    <w:rsid w:val="00B335D3"/>
    <w:rsid w:val="00B42694"/>
    <w:rsid w:val="00B92B01"/>
    <w:rsid w:val="00C76ABE"/>
    <w:rsid w:val="00C930AC"/>
    <w:rsid w:val="00D22883"/>
    <w:rsid w:val="00D35F53"/>
    <w:rsid w:val="00F93BF4"/>
    <w:rsid w:val="00FA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81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350819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50819"/>
    <w:rPr>
      <w:rFonts w:ascii="Impact" w:hAnsi="Impact" w:cs="Arial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350819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50819"/>
    <w:rPr>
      <w:rFonts w:ascii="Arial Narrow" w:hAnsi="Arial Narrow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76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616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427</TotalTime>
  <Pages>1</Pages>
  <Words>118</Words>
  <Characters>678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User</cp:lastModifiedBy>
  <cp:revision>25</cp:revision>
  <cp:lastPrinted>2023-07-05T08:45:00Z</cp:lastPrinted>
  <dcterms:created xsi:type="dcterms:W3CDTF">2020-03-03T07:39:00Z</dcterms:created>
  <dcterms:modified xsi:type="dcterms:W3CDTF">2023-10-26T09:21:00Z</dcterms:modified>
</cp:coreProperties>
</file>